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B360B" w:rsidRPr="00534F6D" w:rsidRDefault="00E229CA" w:rsidP="00E229CA">
      <w:pPr>
        <w:pBdr>
          <w:bottom w:val="single" w:sz="4" w:space="1" w:color="auto"/>
        </w:pBdr>
        <w:jc w:val="center"/>
        <w:rPr>
          <w:b/>
          <w:sz w:val="46"/>
        </w:rPr>
      </w:pPr>
      <w:bookmarkStart w:id="0" w:name="_GoBack"/>
      <w:bookmarkEnd w:id="0"/>
      <w:r w:rsidRPr="00534F6D">
        <w:rPr>
          <w:b/>
          <w:sz w:val="46"/>
        </w:rPr>
        <w:t xml:space="preserve">Supplier instructions to respond to TGF </w:t>
      </w:r>
      <w:r w:rsidR="00534F6D" w:rsidRPr="00534F6D">
        <w:rPr>
          <w:b/>
          <w:sz w:val="46"/>
        </w:rPr>
        <w:t>Request for Quotations (RFQs)</w:t>
      </w:r>
    </w:p>
    <w:p w:rsidR="00E229CA" w:rsidRDefault="00E229CA"/>
    <w:p w:rsidR="00E229CA" w:rsidRDefault="00E229CA"/>
    <w:p w:rsidR="00E229CA" w:rsidRPr="00E229CA" w:rsidRDefault="00E229CA" w:rsidP="00E229CA">
      <w:pPr>
        <w:pStyle w:val="ListParagraph"/>
        <w:numPr>
          <w:ilvl w:val="0"/>
          <w:numId w:val="1"/>
        </w:numPr>
        <w:rPr>
          <w:b/>
        </w:rPr>
      </w:pPr>
      <w:r w:rsidRPr="00E229CA">
        <w:rPr>
          <w:b/>
        </w:rPr>
        <w:t>How to access the RFQ details</w:t>
      </w:r>
    </w:p>
    <w:p w:rsidR="00E229CA" w:rsidRDefault="00E229CA" w:rsidP="00E229CA">
      <w:pPr>
        <w:pStyle w:val="ListParagraph"/>
      </w:pPr>
      <w:r>
        <w:t>Click on below URL and download the RFQ pdf to view the details</w:t>
      </w:r>
      <w:r w:rsidR="00040DB9">
        <w:t xml:space="preserve"> (</w:t>
      </w:r>
      <w:r w:rsidR="00040DB9" w:rsidRPr="00040DB9">
        <w:rPr>
          <w:i/>
        </w:rPr>
        <w:t>Navigation: Click on Details against the RFQ&gt; Click on the PDF File link in Document</w:t>
      </w:r>
      <w:r w:rsidR="00040DB9">
        <w:t>)</w:t>
      </w:r>
      <w:r>
        <w:t>:</w:t>
      </w:r>
    </w:p>
    <w:p w:rsidR="00E229CA" w:rsidRDefault="005C5520" w:rsidP="00E229CA">
      <w:pPr>
        <w:pStyle w:val="ListParagraph"/>
      </w:pPr>
      <w:hyperlink r:id="rId6" w:history="1">
        <w:r w:rsidR="00E229CA" w:rsidRPr="00E229CA">
          <w:rPr>
            <w:rStyle w:val="Hyperlink"/>
          </w:rPr>
          <w:t>RFQ Details</w:t>
        </w:r>
      </w:hyperlink>
    </w:p>
    <w:p w:rsidR="00E229CA" w:rsidRDefault="00E229CA" w:rsidP="00E229CA">
      <w:pPr>
        <w:pStyle w:val="ListParagraph"/>
      </w:pPr>
    </w:p>
    <w:p w:rsidR="00E229CA" w:rsidRPr="000F03AB" w:rsidRDefault="000F03AB" w:rsidP="000F03AB">
      <w:pPr>
        <w:pStyle w:val="ListParagraph"/>
        <w:numPr>
          <w:ilvl w:val="0"/>
          <w:numId w:val="1"/>
        </w:numPr>
        <w:rPr>
          <w:b/>
        </w:rPr>
      </w:pPr>
      <w:r>
        <w:rPr>
          <w:b/>
        </w:rPr>
        <w:t xml:space="preserve">Supplier </w:t>
      </w:r>
      <w:r w:rsidRPr="000F03AB">
        <w:rPr>
          <w:b/>
        </w:rPr>
        <w:t>Login Ids &amp; Password for TGF Sourcing Application</w:t>
      </w:r>
    </w:p>
    <w:p w:rsidR="000F03AB" w:rsidRDefault="000F03AB" w:rsidP="000F03AB">
      <w:pPr>
        <w:pStyle w:val="ListParagraph"/>
        <w:numPr>
          <w:ilvl w:val="1"/>
          <w:numId w:val="1"/>
        </w:numPr>
      </w:pPr>
      <w:r>
        <w:t xml:space="preserve">Please check if you received </w:t>
      </w:r>
      <w:r w:rsidR="002A7F89">
        <w:t>a</w:t>
      </w:r>
      <w:r>
        <w:t xml:space="preserve"> system generated email from TGF with your login id, password and link to the application</w:t>
      </w:r>
    </w:p>
    <w:p w:rsidR="000F03AB" w:rsidRDefault="000F03AB" w:rsidP="000F03AB">
      <w:pPr>
        <w:pStyle w:val="ListParagraph"/>
        <w:numPr>
          <w:ilvl w:val="1"/>
          <w:numId w:val="1"/>
        </w:numPr>
      </w:pPr>
      <w:r>
        <w:t>If you have not received such email, please send an email to TGF as below:</w:t>
      </w:r>
    </w:p>
    <w:p w:rsidR="000F03AB" w:rsidRDefault="000F03AB" w:rsidP="000F03AB">
      <w:pPr>
        <w:pStyle w:val="ListParagraph"/>
        <w:ind w:left="1440"/>
      </w:pPr>
    </w:p>
    <w:tbl>
      <w:tblPr>
        <w:tblStyle w:val="TableGrid"/>
        <w:tblW w:w="0" w:type="auto"/>
        <w:tblInd w:w="1440" w:type="dxa"/>
        <w:tblLook w:val="04A0" w:firstRow="1" w:lastRow="0" w:firstColumn="1" w:lastColumn="0" w:noHBand="0" w:noVBand="1"/>
      </w:tblPr>
      <w:tblGrid>
        <w:gridCol w:w="1957"/>
        <w:gridCol w:w="5619"/>
      </w:tblGrid>
      <w:tr w:rsidR="000F03AB" w:rsidTr="000F03AB">
        <w:tc>
          <w:tcPr>
            <w:tcW w:w="1957" w:type="dxa"/>
          </w:tcPr>
          <w:p w:rsidR="000F03AB" w:rsidRDefault="000F03AB" w:rsidP="000F03AB">
            <w:pPr>
              <w:pStyle w:val="ListParagraph"/>
              <w:ind w:left="0"/>
            </w:pPr>
            <w:r>
              <w:t>TO</w:t>
            </w:r>
          </w:p>
        </w:tc>
        <w:tc>
          <w:tcPr>
            <w:tcW w:w="5619" w:type="dxa"/>
          </w:tcPr>
          <w:p w:rsidR="000F03AB" w:rsidRDefault="00AC7C68" w:rsidP="00F83382">
            <w:pPr>
              <w:pStyle w:val="ListParagraph"/>
              <w:ind w:left="0"/>
            </w:pPr>
            <w:hyperlink r:id="rId7" w:history="1">
              <w:r w:rsidRPr="009B0FF9">
                <w:rPr>
                  <w:rStyle w:val="Hyperlink"/>
                </w:rPr>
                <w:t>solicitation@theglobalfund.org</w:t>
              </w:r>
            </w:hyperlink>
          </w:p>
        </w:tc>
      </w:tr>
      <w:tr w:rsidR="000F03AB" w:rsidTr="000F03AB">
        <w:tc>
          <w:tcPr>
            <w:tcW w:w="1957" w:type="dxa"/>
          </w:tcPr>
          <w:p w:rsidR="000F03AB" w:rsidRDefault="000F03AB" w:rsidP="000F03AB">
            <w:pPr>
              <w:pStyle w:val="ListParagraph"/>
              <w:ind w:left="0"/>
            </w:pPr>
            <w:r>
              <w:t>SUBJECT</w:t>
            </w:r>
          </w:p>
        </w:tc>
        <w:tc>
          <w:tcPr>
            <w:tcW w:w="5619" w:type="dxa"/>
          </w:tcPr>
          <w:p w:rsidR="000F03AB" w:rsidRPr="002A7F89" w:rsidRDefault="000F03AB" w:rsidP="002A7F89">
            <w:pPr>
              <w:pStyle w:val="ListParagraph"/>
              <w:ind w:left="0"/>
            </w:pPr>
            <w:r w:rsidRPr="002A7F89">
              <w:rPr>
                <w:bCs/>
              </w:rPr>
              <w:t xml:space="preserve">Request for login user id creation in TGF Sourcing/ </w:t>
            </w:r>
            <w:proofErr w:type="spellStart"/>
            <w:r w:rsidRPr="002A7F89">
              <w:rPr>
                <w:bCs/>
              </w:rPr>
              <w:t>iSupplier</w:t>
            </w:r>
            <w:proofErr w:type="spellEnd"/>
            <w:r w:rsidRPr="002A7F89">
              <w:rPr>
                <w:bCs/>
              </w:rPr>
              <w:t xml:space="preserve"> portal - </w:t>
            </w:r>
            <w:r w:rsidRPr="002A7F89">
              <w:rPr>
                <w:b/>
                <w:bCs/>
                <w:i/>
              </w:rPr>
              <w:t>&lt;</w:t>
            </w:r>
            <w:r w:rsidR="002A7F89">
              <w:rPr>
                <w:b/>
                <w:bCs/>
                <w:i/>
              </w:rPr>
              <w:t xml:space="preserve">Put your organization </w:t>
            </w:r>
            <w:r w:rsidRPr="002A7F89">
              <w:rPr>
                <w:b/>
                <w:bCs/>
                <w:i/>
              </w:rPr>
              <w:t>name&gt;</w:t>
            </w:r>
          </w:p>
        </w:tc>
      </w:tr>
      <w:tr w:rsidR="000F03AB" w:rsidTr="000F03AB">
        <w:tc>
          <w:tcPr>
            <w:tcW w:w="1957" w:type="dxa"/>
          </w:tcPr>
          <w:p w:rsidR="000F03AB" w:rsidRDefault="002A7F89" w:rsidP="000F03AB">
            <w:pPr>
              <w:pStyle w:val="ListParagraph"/>
              <w:ind w:left="0"/>
            </w:pPr>
            <w:r>
              <w:t>EMAIL BODY</w:t>
            </w:r>
          </w:p>
        </w:tc>
        <w:tc>
          <w:tcPr>
            <w:tcW w:w="5619" w:type="dxa"/>
          </w:tcPr>
          <w:p w:rsidR="002A7F89" w:rsidRDefault="002A7F89" w:rsidP="002A7F89">
            <w:pPr>
              <w:rPr>
                <w:bCs/>
              </w:rPr>
            </w:pPr>
            <w:r w:rsidRPr="002A7F89">
              <w:rPr>
                <w:b/>
                <w:bCs/>
              </w:rPr>
              <w:t>Subject</w:t>
            </w:r>
            <w:r w:rsidRPr="002A7F89">
              <w:rPr>
                <w:bCs/>
              </w:rPr>
              <w:t xml:space="preserve">: Request for login user id creation in TGF Sourcing/ </w:t>
            </w:r>
            <w:proofErr w:type="spellStart"/>
            <w:r w:rsidRPr="002A7F89">
              <w:rPr>
                <w:bCs/>
              </w:rPr>
              <w:t>iSupplier</w:t>
            </w:r>
            <w:proofErr w:type="spellEnd"/>
            <w:r w:rsidRPr="002A7F89">
              <w:rPr>
                <w:bCs/>
              </w:rPr>
              <w:t xml:space="preserve"> portal</w:t>
            </w:r>
          </w:p>
          <w:p w:rsidR="002A7F89" w:rsidRDefault="002A7F89" w:rsidP="002A7F89">
            <w:pPr>
              <w:rPr>
                <w:bCs/>
              </w:rPr>
            </w:pPr>
          </w:p>
          <w:p w:rsidR="002A7F89" w:rsidRPr="002A7F89" w:rsidRDefault="002A7F89" w:rsidP="002A7F89">
            <w:pPr>
              <w:rPr>
                <w:bCs/>
                <w:lang w:val="en-GB"/>
              </w:rPr>
            </w:pPr>
            <w:r w:rsidRPr="002A7F89">
              <w:rPr>
                <w:b/>
                <w:bCs/>
              </w:rPr>
              <w:t>Purpose</w:t>
            </w:r>
            <w:r>
              <w:rPr>
                <w:bCs/>
              </w:rPr>
              <w:t>: To respond to the TGF RFQ</w:t>
            </w:r>
            <w:r w:rsidR="00534F6D">
              <w:rPr>
                <w:bCs/>
              </w:rPr>
              <w:t xml:space="preserve"> </w:t>
            </w:r>
            <w:r>
              <w:rPr>
                <w:bCs/>
              </w:rPr>
              <w:t xml:space="preserve">Number &lt;Quote the </w:t>
            </w:r>
            <w:r w:rsidRPr="00BB6A1F">
              <w:rPr>
                <w:b/>
                <w:bCs/>
                <w:u w:val="single"/>
              </w:rPr>
              <w:t>RFQ number</w:t>
            </w:r>
            <w:r>
              <w:rPr>
                <w:bCs/>
              </w:rPr>
              <w:t xml:space="preserve"> obtained from first step&gt;</w:t>
            </w:r>
          </w:p>
          <w:p w:rsidR="002A7F89" w:rsidRDefault="002A7F89" w:rsidP="002A7F89">
            <w:pPr>
              <w:pStyle w:val="ListParagraph"/>
              <w:ind w:left="0"/>
              <w:rPr>
                <w:bCs/>
              </w:rPr>
            </w:pPr>
          </w:p>
          <w:p w:rsidR="002A7F89" w:rsidRPr="002A7F89" w:rsidRDefault="002A7F89" w:rsidP="002A7F89">
            <w:pPr>
              <w:pStyle w:val="ListParagraph"/>
              <w:ind w:left="0"/>
              <w:rPr>
                <w:lang w:val="en-GB"/>
              </w:rPr>
            </w:pPr>
            <w:r w:rsidRPr="002A7F89">
              <w:rPr>
                <w:b/>
                <w:bCs/>
              </w:rPr>
              <w:t>Supplier name</w:t>
            </w:r>
            <w:r w:rsidRPr="002A7F89">
              <w:rPr>
                <w:bCs/>
              </w:rPr>
              <w:t xml:space="preserve">: &lt;Enter </w:t>
            </w:r>
            <w:r>
              <w:rPr>
                <w:bCs/>
              </w:rPr>
              <w:t>your organization</w:t>
            </w:r>
            <w:r w:rsidRPr="002A7F89">
              <w:rPr>
                <w:bCs/>
              </w:rPr>
              <w:t xml:space="preserve"> name&gt;</w:t>
            </w:r>
          </w:p>
          <w:p w:rsidR="002A7F89" w:rsidRDefault="002A7F89" w:rsidP="002A7F89">
            <w:pPr>
              <w:pStyle w:val="ListParagraph"/>
              <w:ind w:left="0"/>
              <w:rPr>
                <w:bCs/>
              </w:rPr>
            </w:pPr>
          </w:p>
          <w:p w:rsidR="002A7F89" w:rsidRPr="002A7F89" w:rsidRDefault="002A7F89" w:rsidP="002A7F89">
            <w:pPr>
              <w:pStyle w:val="ListParagraph"/>
              <w:ind w:left="0"/>
              <w:rPr>
                <w:lang w:val="en-GB"/>
              </w:rPr>
            </w:pPr>
            <w:r w:rsidRPr="002A7F89">
              <w:rPr>
                <w:b/>
                <w:bCs/>
              </w:rPr>
              <w:t>Contact person name</w:t>
            </w:r>
            <w:r w:rsidRPr="002A7F89">
              <w:rPr>
                <w:bCs/>
              </w:rPr>
              <w:t>: &lt;Last Name, First Name&gt;</w:t>
            </w:r>
          </w:p>
          <w:p w:rsidR="002A7F89" w:rsidRDefault="002A7F89" w:rsidP="002A7F89">
            <w:pPr>
              <w:pStyle w:val="ListParagraph"/>
              <w:ind w:left="0"/>
              <w:rPr>
                <w:bCs/>
              </w:rPr>
            </w:pPr>
          </w:p>
          <w:p w:rsidR="002A7F89" w:rsidRPr="002A7F89" w:rsidRDefault="002A7F89" w:rsidP="002A7F89">
            <w:pPr>
              <w:pStyle w:val="ListParagraph"/>
              <w:ind w:left="0"/>
              <w:rPr>
                <w:lang w:val="en-GB"/>
              </w:rPr>
            </w:pPr>
            <w:r w:rsidRPr="002A7F89">
              <w:rPr>
                <w:b/>
                <w:bCs/>
              </w:rPr>
              <w:t>Title</w:t>
            </w:r>
            <w:r w:rsidRPr="002A7F89">
              <w:rPr>
                <w:bCs/>
              </w:rPr>
              <w:t>: &lt;Mr./ Mrs./ Ms./ Dr.&gt;</w:t>
            </w:r>
          </w:p>
          <w:p w:rsidR="002A7F89" w:rsidRDefault="002A7F89" w:rsidP="002A7F89">
            <w:pPr>
              <w:pStyle w:val="ListParagraph"/>
              <w:ind w:left="0"/>
              <w:rPr>
                <w:bCs/>
              </w:rPr>
            </w:pPr>
          </w:p>
          <w:p w:rsidR="002A7F89" w:rsidRPr="002A7F89" w:rsidRDefault="002A7F89" w:rsidP="002A7F89">
            <w:pPr>
              <w:pStyle w:val="ListParagraph"/>
              <w:ind w:left="0"/>
              <w:rPr>
                <w:lang w:val="en-GB"/>
              </w:rPr>
            </w:pPr>
            <w:r w:rsidRPr="002A7F89">
              <w:rPr>
                <w:b/>
                <w:bCs/>
              </w:rPr>
              <w:t>Email</w:t>
            </w:r>
            <w:r w:rsidRPr="002A7F89">
              <w:rPr>
                <w:bCs/>
              </w:rPr>
              <w:t>: &lt;email id&gt;</w:t>
            </w:r>
          </w:p>
          <w:p w:rsidR="002A7F89" w:rsidRDefault="002A7F89" w:rsidP="002A7F89">
            <w:pPr>
              <w:pStyle w:val="ListParagraph"/>
              <w:ind w:left="0"/>
              <w:rPr>
                <w:bCs/>
              </w:rPr>
            </w:pPr>
          </w:p>
          <w:p w:rsidR="002A7F89" w:rsidRPr="002A7F89" w:rsidRDefault="002A7F89" w:rsidP="002A7F89">
            <w:pPr>
              <w:pStyle w:val="ListParagraph"/>
              <w:ind w:left="0"/>
              <w:rPr>
                <w:lang w:val="en-GB"/>
              </w:rPr>
            </w:pPr>
            <w:r w:rsidRPr="002A7F89">
              <w:rPr>
                <w:b/>
                <w:bCs/>
              </w:rPr>
              <w:t>Phone</w:t>
            </w:r>
            <w:r w:rsidRPr="002A7F89">
              <w:rPr>
                <w:bCs/>
              </w:rPr>
              <w:t>: &lt;phone&gt;</w:t>
            </w:r>
          </w:p>
          <w:p w:rsidR="002A7F89" w:rsidRDefault="002A7F89" w:rsidP="002A7F89">
            <w:pPr>
              <w:pStyle w:val="ListParagraph"/>
              <w:ind w:left="0"/>
              <w:rPr>
                <w:bCs/>
              </w:rPr>
            </w:pPr>
          </w:p>
          <w:p w:rsidR="000F03AB" w:rsidRPr="002A7F89" w:rsidRDefault="002A7F89" w:rsidP="002A7F89">
            <w:pPr>
              <w:pStyle w:val="ListParagraph"/>
              <w:ind w:left="0"/>
              <w:rPr>
                <w:lang w:val="en-GB"/>
              </w:rPr>
            </w:pPr>
            <w:r w:rsidRPr="002A7F89">
              <w:rPr>
                <w:b/>
                <w:bCs/>
              </w:rPr>
              <w:t>Address</w:t>
            </w:r>
            <w:r w:rsidRPr="002A7F89">
              <w:rPr>
                <w:bCs/>
              </w:rPr>
              <w:t>: &lt;Address line 1; Address line 2; Address line 3; City; Postal code; Country&gt;</w:t>
            </w:r>
          </w:p>
        </w:tc>
      </w:tr>
    </w:tbl>
    <w:p w:rsidR="000F03AB" w:rsidRDefault="000F03AB" w:rsidP="000F03AB">
      <w:pPr>
        <w:pStyle w:val="ListParagraph"/>
        <w:ind w:left="1440"/>
      </w:pPr>
    </w:p>
    <w:p w:rsidR="002A7F89" w:rsidRDefault="002A7F89" w:rsidP="002A7F89">
      <w:pPr>
        <w:pStyle w:val="ListParagraph"/>
        <w:numPr>
          <w:ilvl w:val="0"/>
          <w:numId w:val="1"/>
        </w:numPr>
        <w:rPr>
          <w:b/>
        </w:rPr>
      </w:pPr>
      <w:r w:rsidRPr="002A7F89">
        <w:rPr>
          <w:b/>
        </w:rPr>
        <w:t>What is the URL of the TGF Sourcing Application</w:t>
      </w:r>
    </w:p>
    <w:p w:rsidR="002A7F89" w:rsidRPr="002A7F89" w:rsidRDefault="002A7F89" w:rsidP="002A7F89">
      <w:pPr>
        <w:pStyle w:val="ListParagraph"/>
      </w:pPr>
      <w:r>
        <w:t xml:space="preserve">Click on below URL to submit your </w:t>
      </w:r>
      <w:r w:rsidRPr="002A7F89">
        <w:t>response to TGF RFQs</w:t>
      </w:r>
    </w:p>
    <w:p w:rsidR="002A7F89" w:rsidRDefault="005C5520" w:rsidP="002A7F89">
      <w:pPr>
        <w:pStyle w:val="ListParagraph"/>
      </w:pPr>
      <w:hyperlink r:id="rId8" w:history="1">
        <w:r w:rsidR="002A7F89" w:rsidRPr="002A7F89">
          <w:rPr>
            <w:rStyle w:val="Hyperlink"/>
          </w:rPr>
          <w:t>Link to TGF Sourcing Application</w:t>
        </w:r>
      </w:hyperlink>
    </w:p>
    <w:p w:rsidR="002A7F89" w:rsidRDefault="002A7F89" w:rsidP="002A7F89">
      <w:pPr>
        <w:pStyle w:val="ListParagraph"/>
      </w:pPr>
    </w:p>
    <w:p w:rsidR="002A7F89" w:rsidRPr="002A7F89" w:rsidRDefault="002A7F89" w:rsidP="002A7F89">
      <w:pPr>
        <w:pStyle w:val="ListParagraph"/>
        <w:numPr>
          <w:ilvl w:val="0"/>
          <w:numId w:val="1"/>
        </w:numPr>
        <w:rPr>
          <w:b/>
        </w:rPr>
      </w:pPr>
      <w:r w:rsidRPr="002A7F89">
        <w:rPr>
          <w:b/>
        </w:rPr>
        <w:t>How to submit response to TGF RFQ</w:t>
      </w:r>
      <w:r>
        <w:rPr>
          <w:b/>
        </w:rPr>
        <w:t xml:space="preserve"> on TGF Sourcing Application</w:t>
      </w:r>
    </w:p>
    <w:p w:rsidR="002A7F89" w:rsidRDefault="00534F6D" w:rsidP="002A7F89">
      <w:pPr>
        <w:pStyle w:val="ListParagraph"/>
      </w:pPr>
      <w:r>
        <w:t xml:space="preserve">Please refer to below </w:t>
      </w:r>
      <w:r w:rsidR="00D05F92">
        <w:t>quick reference</w:t>
      </w:r>
      <w:r>
        <w:t xml:space="preserve"> guide </w:t>
      </w:r>
      <w:r w:rsidR="00D05F92">
        <w:t xml:space="preserve">(QRG) </w:t>
      </w:r>
      <w:r>
        <w:t>giving step by step instructions to submit your response to a TGF RFQ.</w:t>
      </w:r>
    </w:p>
    <w:bookmarkStart w:id="1" w:name="_MON_1506763990"/>
    <w:bookmarkEnd w:id="1"/>
    <w:p w:rsidR="00534F6D" w:rsidRDefault="005C5520" w:rsidP="002A7F89">
      <w:pPr>
        <w:pStyle w:val="ListParagraph"/>
      </w:pPr>
      <w:r>
        <w:object w:dxaOrig="2069" w:dyaOrig="13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03.35pt;height:67pt" o:ole="">
            <v:imagedata r:id="rId9" o:title=""/>
          </v:shape>
          <o:OLEObject Type="Embed" ProgID="Word.Document.8" ShapeID="_x0000_i1027" DrawAspect="Icon" ObjectID="_1508225158" r:id="rId10">
            <o:FieldCodes>\s</o:FieldCodes>
          </o:OLEObject>
        </w:object>
      </w:r>
    </w:p>
    <w:p w:rsidR="008F5319" w:rsidRDefault="008F5319" w:rsidP="002A7F89">
      <w:pPr>
        <w:pStyle w:val="ListParagraph"/>
      </w:pPr>
    </w:p>
    <w:p w:rsidR="008F5319" w:rsidRPr="008F5319" w:rsidRDefault="008F5319" w:rsidP="008F5319">
      <w:pPr>
        <w:pStyle w:val="ListParagraph"/>
        <w:numPr>
          <w:ilvl w:val="0"/>
          <w:numId w:val="1"/>
        </w:numPr>
        <w:rPr>
          <w:b/>
        </w:rPr>
      </w:pPr>
      <w:r w:rsidRPr="008F5319">
        <w:rPr>
          <w:b/>
        </w:rPr>
        <w:t>How to submit queries related to the TGF RFQs</w:t>
      </w:r>
    </w:p>
    <w:p w:rsidR="008F5319" w:rsidRDefault="008F5319" w:rsidP="002A7F89">
      <w:pPr>
        <w:pStyle w:val="ListParagraph"/>
      </w:pPr>
      <w:r>
        <w:t xml:space="preserve">Any queries related to the TGF RFQ should only be submitted in the TGF Sourcing Application using the ‘Online Discussions’ feature. The queries need to be send within the stipulated date as specified in the RFQ. The details of how to use ‘Online Discussions’ feature is explained in the </w:t>
      </w:r>
      <w:r w:rsidR="00D05F92">
        <w:t xml:space="preserve">QRG </w:t>
      </w:r>
      <w:r>
        <w:t>given in previous step.</w:t>
      </w:r>
      <w:r w:rsidR="00EF7558">
        <w:t xml:space="preserve"> </w:t>
      </w:r>
    </w:p>
    <w:sectPr w:rsidR="008F5319" w:rsidSect="008F5319">
      <w:pgSz w:w="11906" w:h="16838"/>
      <w:pgMar w:top="1276" w:right="1440" w:bottom="1134"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4CF76BC7"/>
    <w:multiLevelType w:val="hybridMultilevel"/>
    <w:tmpl w:val="420429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229CA"/>
    <w:rsid w:val="00040DB9"/>
    <w:rsid w:val="000D50DC"/>
    <w:rsid w:val="000F03AB"/>
    <w:rsid w:val="000F44EA"/>
    <w:rsid w:val="002A7F89"/>
    <w:rsid w:val="002B7A6B"/>
    <w:rsid w:val="00350FC1"/>
    <w:rsid w:val="00502B28"/>
    <w:rsid w:val="00534F6D"/>
    <w:rsid w:val="005867F9"/>
    <w:rsid w:val="005C5520"/>
    <w:rsid w:val="00690086"/>
    <w:rsid w:val="006B360B"/>
    <w:rsid w:val="006D7626"/>
    <w:rsid w:val="00702FFF"/>
    <w:rsid w:val="007A091F"/>
    <w:rsid w:val="00891CD6"/>
    <w:rsid w:val="008A3F23"/>
    <w:rsid w:val="008C7229"/>
    <w:rsid w:val="008D4D01"/>
    <w:rsid w:val="008F5319"/>
    <w:rsid w:val="0091416B"/>
    <w:rsid w:val="009B0339"/>
    <w:rsid w:val="00AA66BB"/>
    <w:rsid w:val="00AC7C68"/>
    <w:rsid w:val="00AD0880"/>
    <w:rsid w:val="00AE4BB3"/>
    <w:rsid w:val="00BB15D0"/>
    <w:rsid w:val="00BB19AA"/>
    <w:rsid w:val="00BB6A1F"/>
    <w:rsid w:val="00C078EB"/>
    <w:rsid w:val="00CB0B7C"/>
    <w:rsid w:val="00D05F92"/>
    <w:rsid w:val="00E229CA"/>
    <w:rsid w:val="00E26600"/>
    <w:rsid w:val="00E44023"/>
    <w:rsid w:val="00E93D6E"/>
    <w:rsid w:val="00EB4390"/>
    <w:rsid w:val="00EF7558"/>
    <w:rsid w:val="00F83382"/>
    <w:rsid w:val="00FA241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5:chartTrackingRefBased/>
  <w15:docId w15:val="{F6AE74A0-A79A-46AC-92FE-5D73C0BDBA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imes New Roman"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02FFF"/>
    <w:pPr>
      <w:spacing w:after="0" w:line="240" w:lineRule="auto"/>
    </w:pPr>
    <w:rPr>
      <w:rFonts w:ascii="Georgia" w:hAnsi="Georgia" w:cs="Times New Roman"/>
      <w:szCs w:val="20"/>
      <w:lang w:val="en-US"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229CA"/>
    <w:pPr>
      <w:ind w:left="720"/>
      <w:contextualSpacing/>
    </w:pPr>
  </w:style>
  <w:style w:type="character" w:styleId="Hyperlink">
    <w:name w:val="Hyperlink"/>
    <w:basedOn w:val="DefaultParagraphFont"/>
    <w:uiPriority w:val="99"/>
    <w:unhideWhenUsed/>
    <w:rsid w:val="00E229CA"/>
    <w:rPr>
      <w:color w:val="0563C1" w:themeColor="hyperlink"/>
      <w:u w:val="single"/>
    </w:rPr>
  </w:style>
  <w:style w:type="table" w:styleId="TableGrid">
    <w:name w:val="Table Grid"/>
    <w:basedOn w:val="TableNormal"/>
    <w:uiPriority w:val="39"/>
    <w:rsid w:val="000F03A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040DB9"/>
    <w:rPr>
      <w:color w:val="954F72" w:themeColor="followedHyperlink"/>
      <w:u w:val="single"/>
    </w:rPr>
  </w:style>
  <w:style w:type="paragraph" w:styleId="BalloonText">
    <w:name w:val="Balloon Text"/>
    <w:basedOn w:val="Normal"/>
    <w:link w:val="BalloonTextChar"/>
    <w:uiPriority w:val="99"/>
    <w:semiHidden/>
    <w:unhideWhenUsed/>
    <w:rsid w:val="005C5520"/>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C5520"/>
    <w:rPr>
      <w:rFonts w:ascii="Segoe UI" w:hAnsi="Segoe UI" w:cs="Segoe UI"/>
      <w:sz w:val="18"/>
      <w:szCs w:val="18"/>
      <w:lang w:val="en-US"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9432211">
      <w:bodyDiv w:val="1"/>
      <w:marLeft w:val="0"/>
      <w:marRight w:val="0"/>
      <w:marTop w:val="0"/>
      <w:marBottom w:val="0"/>
      <w:divBdr>
        <w:top w:val="none" w:sz="0" w:space="0" w:color="auto"/>
        <w:left w:val="none" w:sz="0" w:space="0" w:color="auto"/>
        <w:bottom w:val="none" w:sz="0" w:space="0" w:color="auto"/>
        <w:right w:val="none" w:sz="0" w:space="0" w:color="auto"/>
      </w:divBdr>
    </w:div>
    <w:div w:id="12733182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access.theglobalfund.org/" TargetMode="External"/><Relationship Id="rId3" Type="http://schemas.openxmlformats.org/officeDocument/2006/relationships/styles" Target="styles.xml"/><Relationship Id="rId7" Type="http://schemas.openxmlformats.org/officeDocument/2006/relationships/hyperlink" Target="mailto:solicitation@theglobalfund.org" TargetMode="Externa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hyperlink" Target="https://access.theglobalfund.org/OA_HTML/OA.jsp?OAFunc=PON_ABSTRACT_PAGE" TargetMode="Externa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oleObject" Target="embeddings/Microsoft_Word_97_-_2003_Document1.doc"/><Relationship Id="rId4" Type="http://schemas.openxmlformats.org/officeDocument/2006/relationships/settings" Target="settings.xml"/><Relationship Id="rId9"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8B3CD2-C094-44E1-BC11-6352AA849C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EA90C10D.dotm</Template>
  <TotalTime>1</TotalTime>
  <Pages>1</Pages>
  <Words>298</Words>
  <Characters>1702</Characters>
  <Application>Microsoft Office Word</Application>
  <DocSecurity>0</DocSecurity>
  <Lines>14</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1997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Sonal Drone</dc:creator>
  <cp:keywords/>
  <dc:description/>
  <cp:lastModifiedBy>Azizkhon Jafarov</cp:lastModifiedBy>
  <cp:revision>2</cp:revision>
  <cp:lastPrinted>2015-11-05T09:38:00Z</cp:lastPrinted>
  <dcterms:created xsi:type="dcterms:W3CDTF">2015-11-05T09:40:00Z</dcterms:created>
  <dcterms:modified xsi:type="dcterms:W3CDTF">2015-11-05T09:40:00Z</dcterms:modified>
</cp:coreProperties>
</file>